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B9F" w:rsidRDefault="00854B9F" w:rsidP="00854B9F">
      <w:pPr>
        <w:pStyle w:val="NoSpacing"/>
      </w:pPr>
      <w:r>
        <w:rPr>
          <w:u w:val="single"/>
        </w:rPr>
        <w:t>John TOMME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54B9F" w:rsidRDefault="00854B9F" w:rsidP="00854B9F">
      <w:pPr>
        <w:pStyle w:val="NoSpacing"/>
      </w:pPr>
      <w:r>
        <w:t xml:space="preserve">of the </w:t>
      </w:r>
      <w:proofErr w:type="spellStart"/>
      <w:r>
        <w:t>hundred</w:t>
      </w:r>
      <w:proofErr w:type="spellEnd"/>
      <w:r>
        <w:t xml:space="preserve"> of Chatham and Gillingham, Kent. </w:t>
      </w:r>
    </w:p>
    <w:p w:rsidR="00854B9F" w:rsidRDefault="00854B9F" w:rsidP="00854B9F">
      <w:pPr>
        <w:pStyle w:val="NoSpacing"/>
      </w:pPr>
    </w:p>
    <w:p w:rsidR="00854B9F" w:rsidRDefault="00854B9F" w:rsidP="00854B9F">
      <w:pPr>
        <w:pStyle w:val="NoSpacing"/>
      </w:pPr>
    </w:p>
    <w:p w:rsidR="00854B9F" w:rsidRDefault="00854B9F" w:rsidP="00854B9F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proofErr w:type="gramStart"/>
      <w:r>
        <w:t>rebellion.(</w:t>
      </w:r>
      <w:proofErr w:type="gramEnd"/>
      <w:r>
        <w:t>C.P.R.1446-52 p.352)</w:t>
      </w:r>
    </w:p>
    <w:p w:rsidR="00854B9F" w:rsidRDefault="00854B9F" w:rsidP="00854B9F">
      <w:pPr>
        <w:pStyle w:val="NoSpacing"/>
      </w:pPr>
    </w:p>
    <w:p w:rsidR="00854B9F" w:rsidRDefault="00854B9F" w:rsidP="00854B9F">
      <w:pPr>
        <w:pStyle w:val="NoSpacing"/>
      </w:pPr>
    </w:p>
    <w:p w:rsidR="00854B9F" w:rsidRPr="00C368CA" w:rsidRDefault="00854B9F" w:rsidP="00854B9F">
      <w:pPr>
        <w:pStyle w:val="NoSpacing"/>
      </w:pPr>
      <w:r>
        <w:t>30 August 2016</w:t>
      </w:r>
    </w:p>
    <w:p w:rsidR="006B2F86" w:rsidRPr="00854B9F" w:rsidRDefault="00854B9F" w:rsidP="00E71FC3">
      <w:pPr>
        <w:pStyle w:val="NoSpacing"/>
      </w:pPr>
      <w:bookmarkStart w:id="0" w:name="_GoBack"/>
      <w:bookmarkEnd w:id="0"/>
    </w:p>
    <w:sectPr w:rsidR="006B2F86" w:rsidRPr="00854B9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B9F" w:rsidRDefault="00854B9F" w:rsidP="00E71FC3">
      <w:pPr>
        <w:spacing w:after="0" w:line="240" w:lineRule="auto"/>
      </w:pPr>
      <w:r>
        <w:separator/>
      </w:r>
    </w:p>
  </w:endnote>
  <w:endnote w:type="continuationSeparator" w:id="0">
    <w:p w:rsidR="00854B9F" w:rsidRDefault="00854B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B9F" w:rsidRDefault="00854B9F" w:rsidP="00E71FC3">
      <w:pPr>
        <w:spacing w:after="0" w:line="240" w:lineRule="auto"/>
      </w:pPr>
      <w:r>
        <w:separator/>
      </w:r>
    </w:p>
  </w:footnote>
  <w:footnote w:type="continuationSeparator" w:id="0">
    <w:p w:rsidR="00854B9F" w:rsidRDefault="00854B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B9F"/>
    <w:rsid w:val="001A7C09"/>
    <w:rsid w:val="00733BE7"/>
    <w:rsid w:val="00854B9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AA6E7"/>
  <w15:chartTrackingRefBased/>
  <w15:docId w15:val="{FF6781FE-FF2F-4481-99FF-4A0610A44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2016-08-30T21:09:00Z</dcterms:created>
  <dcterms:modified xsi:type="dcterms:W3CDTF">2016-08-30T21:10:00Z</dcterms:modified>
</cp:coreProperties>
</file>